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E8760" w14:textId="77777777" w:rsidR="00E70ECD" w:rsidRDefault="00E70ECD" w:rsidP="00E70ECD">
      <w:pPr>
        <w:pStyle w:val="NoSpacing"/>
        <w:tabs>
          <w:tab w:val="left" w:pos="1440"/>
        </w:tabs>
        <w:jc w:val="both"/>
      </w:pPr>
      <w:r>
        <w:rPr>
          <w:u w:val="single"/>
        </w:rPr>
        <w:t>Ralph CRAY</w:t>
      </w:r>
      <w:r>
        <w:t xml:space="preserve">     (fl.1483)</w:t>
      </w:r>
    </w:p>
    <w:p w14:paraId="0B4C5A4D" w14:textId="77777777" w:rsidR="00E70ECD" w:rsidRDefault="00E70ECD" w:rsidP="00E70ECD">
      <w:pPr>
        <w:pStyle w:val="NoSpacing"/>
        <w:tabs>
          <w:tab w:val="left" w:pos="1440"/>
        </w:tabs>
        <w:jc w:val="both"/>
      </w:pPr>
      <w:r>
        <w:t>Chaplain.</w:t>
      </w:r>
    </w:p>
    <w:p w14:paraId="0B30E915" w14:textId="77777777" w:rsidR="00E70ECD" w:rsidRDefault="00E70ECD" w:rsidP="00E70ECD">
      <w:pPr>
        <w:pStyle w:val="NoSpacing"/>
        <w:tabs>
          <w:tab w:val="left" w:pos="1440"/>
        </w:tabs>
        <w:jc w:val="both"/>
      </w:pPr>
    </w:p>
    <w:p w14:paraId="6E6A8B70" w14:textId="77777777" w:rsidR="00E70ECD" w:rsidRDefault="00E70ECD" w:rsidP="00E70ECD">
      <w:pPr>
        <w:pStyle w:val="NoSpacing"/>
        <w:tabs>
          <w:tab w:val="left" w:pos="1440"/>
        </w:tabs>
        <w:jc w:val="both"/>
      </w:pPr>
    </w:p>
    <w:p w14:paraId="08744C77" w14:textId="77777777" w:rsidR="00E70ECD" w:rsidRDefault="00E70ECD" w:rsidP="00E70ECD">
      <w:pPr>
        <w:pStyle w:val="NoSpacing"/>
        <w:tabs>
          <w:tab w:val="left" w:pos="1440"/>
        </w:tabs>
        <w:jc w:val="both"/>
      </w:pPr>
      <w:r>
        <w:t>24 Sep.1483</w:t>
      </w:r>
      <w:r>
        <w:tab/>
        <w:t xml:space="preserve">He was instituted to the rectory of Dalby, Cleveland, North Riding of </w:t>
      </w:r>
    </w:p>
    <w:p w14:paraId="70A61F9C" w14:textId="77777777" w:rsidR="00E70ECD" w:rsidRDefault="00E70ECD" w:rsidP="00E70ECD">
      <w:pPr>
        <w:pStyle w:val="NoSpacing"/>
        <w:tabs>
          <w:tab w:val="left" w:pos="1440"/>
        </w:tabs>
        <w:jc w:val="both"/>
      </w:pPr>
      <w:r>
        <w:tab/>
        <w:t>Yorkshire.</w:t>
      </w:r>
    </w:p>
    <w:p w14:paraId="30178E39" w14:textId="77777777" w:rsidR="00E70ECD" w:rsidRDefault="00E70ECD" w:rsidP="00E70ECD">
      <w:pPr>
        <w:pStyle w:val="NoSpacing"/>
      </w:pPr>
      <w:r>
        <w:tab/>
      </w:r>
      <w:r>
        <w:tab/>
        <w:t>(“The Register of Thomas Rotherham, Archbishop of York 1480-1500</w:t>
      </w:r>
    </w:p>
    <w:p w14:paraId="12B7DF93" w14:textId="77777777" w:rsidR="00E70ECD" w:rsidRDefault="00E70ECD" w:rsidP="00E70ECD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p.38)</w:t>
      </w:r>
    </w:p>
    <w:p w14:paraId="3308CD17" w14:textId="77777777" w:rsidR="00E70ECD" w:rsidRDefault="00E70ECD" w:rsidP="00E70ECD">
      <w:pPr>
        <w:pStyle w:val="NoSpacing"/>
        <w:tabs>
          <w:tab w:val="left" w:pos="1440"/>
        </w:tabs>
        <w:jc w:val="both"/>
      </w:pPr>
    </w:p>
    <w:p w14:paraId="73B0B827" w14:textId="77777777" w:rsidR="00E70ECD" w:rsidRDefault="00E70ECD" w:rsidP="00E70ECD">
      <w:pPr>
        <w:pStyle w:val="NoSpacing"/>
        <w:tabs>
          <w:tab w:val="left" w:pos="1440"/>
        </w:tabs>
        <w:jc w:val="both"/>
      </w:pPr>
    </w:p>
    <w:p w14:paraId="5D95B756" w14:textId="77777777" w:rsidR="00E70ECD" w:rsidRDefault="00E70ECD" w:rsidP="00E70ECD">
      <w:pPr>
        <w:pStyle w:val="NoSpacing"/>
        <w:tabs>
          <w:tab w:val="left" w:pos="1440"/>
        </w:tabs>
        <w:jc w:val="both"/>
      </w:pPr>
      <w:r>
        <w:t>27 July 2019</w:t>
      </w:r>
    </w:p>
    <w:p w14:paraId="13062344" w14:textId="77777777" w:rsidR="006B2F86" w:rsidRPr="00E71FC3" w:rsidRDefault="00E70E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F8279" w14:textId="77777777" w:rsidR="00E70ECD" w:rsidRDefault="00E70ECD" w:rsidP="00E71FC3">
      <w:pPr>
        <w:spacing w:after="0" w:line="240" w:lineRule="auto"/>
      </w:pPr>
      <w:r>
        <w:separator/>
      </w:r>
    </w:p>
  </w:endnote>
  <w:endnote w:type="continuationSeparator" w:id="0">
    <w:p w14:paraId="2BFC8EF1" w14:textId="77777777" w:rsidR="00E70ECD" w:rsidRDefault="00E70E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C86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3A6A4" w14:textId="77777777" w:rsidR="00E70ECD" w:rsidRDefault="00E70ECD" w:rsidP="00E71FC3">
      <w:pPr>
        <w:spacing w:after="0" w:line="240" w:lineRule="auto"/>
      </w:pPr>
      <w:r>
        <w:separator/>
      </w:r>
    </w:p>
  </w:footnote>
  <w:footnote w:type="continuationSeparator" w:id="0">
    <w:p w14:paraId="1121A357" w14:textId="77777777" w:rsidR="00E70ECD" w:rsidRDefault="00E70E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ECD"/>
    <w:rsid w:val="001A7C09"/>
    <w:rsid w:val="00577BD5"/>
    <w:rsid w:val="00656CBA"/>
    <w:rsid w:val="006A1F77"/>
    <w:rsid w:val="00733BE7"/>
    <w:rsid w:val="00AB52E8"/>
    <w:rsid w:val="00B16D3F"/>
    <w:rsid w:val="00BB41AC"/>
    <w:rsid w:val="00E70E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95635"/>
  <w15:chartTrackingRefBased/>
  <w15:docId w15:val="{BAB38B69-C91A-40E7-BDAD-CED4C48B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2019-08-09T18:39:00Z</dcterms:created>
  <dcterms:modified xsi:type="dcterms:W3CDTF">2019-08-09T18:39:00Z</dcterms:modified>
</cp:coreProperties>
</file>